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7A0D" w:rsidRDefault="00FE7A0D" w:rsidP="00FE7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Chapel,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E7A0D" w:rsidRDefault="00FE7A0D" w:rsidP="00FE7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FE7A0D" w:rsidRDefault="00FE7A0D" w:rsidP="00FE7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p.103)</w:t>
      </w: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4292" w:rsidRDefault="00814292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</w:p>
    <w:p w:rsidR="00FE7A0D" w:rsidRPr="008D3A3C" w:rsidRDefault="00FE7A0D" w:rsidP="00814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2016</w:t>
      </w:r>
      <w:bookmarkStart w:id="0" w:name="_GoBack"/>
      <w:bookmarkEnd w:id="0"/>
    </w:p>
    <w:p w:rsidR="006B2F86" w:rsidRPr="00814292" w:rsidRDefault="00FE7A0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8142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292" w:rsidRDefault="00814292" w:rsidP="00E71FC3">
      <w:pPr>
        <w:spacing w:after="0" w:line="240" w:lineRule="auto"/>
      </w:pPr>
      <w:r>
        <w:separator/>
      </w:r>
    </w:p>
  </w:endnote>
  <w:endnote w:type="continuationSeparator" w:id="0">
    <w:p w:rsidR="00814292" w:rsidRDefault="008142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292" w:rsidRDefault="00814292" w:rsidP="00E71FC3">
      <w:pPr>
        <w:spacing w:after="0" w:line="240" w:lineRule="auto"/>
      </w:pPr>
      <w:r>
        <w:separator/>
      </w:r>
    </w:p>
  </w:footnote>
  <w:footnote w:type="continuationSeparator" w:id="0">
    <w:p w:rsidR="00814292" w:rsidRDefault="008142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92"/>
    <w:rsid w:val="00814292"/>
    <w:rsid w:val="00AB52E8"/>
    <w:rsid w:val="00B16D3F"/>
    <w:rsid w:val="00E71FC3"/>
    <w:rsid w:val="00EF4813"/>
    <w:rsid w:val="00FE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B78EB"/>
  <w15:chartTrackingRefBased/>
  <w15:docId w15:val="{8EAD9EBD-7122-408F-A935-A17DCCBB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2016-06-07T14:57:00Z</dcterms:created>
  <dcterms:modified xsi:type="dcterms:W3CDTF">2016-09-19T07:58:00Z</dcterms:modified>
</cp:coreProperties>
</file>